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B67E9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C3E345B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96B514F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1B4420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116634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08AA5EB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20BF7B9" w14:textId="77777777" w:rsidR="00BE1A5E" w:rsidRPr="00065994" w:rsidRDefault="00BE1A5E" w:rsidP="00BE1A5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02B3565" w14:textId="77777777" w:rsidR="00BE1A5E" w:rsidRDefault="00BE1A5E" w:rsidP="00BE1A5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4AC3E94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E99A44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D00F21" w14:textId="77777777" w:rsidR="00BE1A5E" w:rsidRDefault="00BE1A5E" w:rsidP="00BE1A5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April 2024</w:t>
      </w:r>
    </w:p>
    <w:p w14:paraId="2E1CA5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A307B" w14:textId="77777777" w:rsidR="00BE1A5E" w:rsidRDefault="00BE1A5E" w:rsidP="009139A6">
      <w:r>
        <w:separator/>
      </w:r>
    </w:p>
  </w:endnote>
  <w:endnote w:type="continuationSeparator" w:id="0">
    <w:p w14:paraId="691B39C0" w14:textId="77777777" w:rsidR="00BE1A5E" w:rsidRDefault="00BE1A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ED3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F08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9DC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B968F" w14:textId="77777777" w:rsidR="00BE1A5E" w:rsidRDefault="00BE1A5E" w:rsidP="009139A6">
      <w:r>
        <w:separator/>
      </w:r>
    </w:p>
  </w:footnote>
  <w:footnote w:type="continuationSeparator" w:id="0">
    <w:p w14:paraId="288F408F" w14:textId="77777777" w:rsidR="00BE1A5E" w:rsidRDefault="00BE1A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22F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327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72D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A5E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1A5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687FB"/>
  <w15:chartTrackingRefBased/>
  <w15:docId w15:val="{85D75144-CED0-4132-B032-93647AE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2024-06-07T19:25:00Z</dcterms:created>
  <dcterms:modified xsi:type="dcterms:W3CDTF">2024-06-07T19:26:00Z</dcterms:modified>
</cp:coreProperties>
</file>